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FFE33D7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BF10CF">
        <w:rPr>
          <w:rFonts w:cs="Arial"/>
          <w:b/>
          <w:sz w:val="24"/>
          <w:szCs w:val="24"/>
        </w:rPr>
        <w:t>494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622E7C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BF10CF">
        <w:rPr>
          <w:rFonts w:cs="Arial"/>
          <w:b/>
          <w:bCs/>
        </w:rPr>
        <w:t>CRs on UIA_ARC (Rel-19)</w:t>
      </w:r>
    </w:p>
    <w:p w14:paraId="519C34A0" w14:textId="31BBCB66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BF10CF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BF10CF" w:rsidRPr="00E6100C" w14:paraId="1CFD2AD4" w14:textId="77777777" w:rsidTr="002F52A1">
        <w:tc>
          <w:tcPr>
            <w:tcW w:w="774" w:type="dxa"/>
          </w:tcPr>
          <w:p w14:paraId="365FAA69" w14:textId="4E3AE4C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23.316</w:t>
            </w:r>
          </w:p>
        </w:tc>
        <w:tc>
          <w:tcPr>
            <w:tcW w:w="781" w:type="dxa"/>
          </w:tcPr>
          <w:p w14:paraId="0F19433B" w14:textId="446851A2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2136</w:t>
            </w:r>
          </w:p>
        </w:tc>
        <w:tc>
          <w:tcPr>
            <w:tcW w:w="251" w:type="dxa"/>
          </w:tcPr>
          <w:p w14:paraId="5734F40A" w14:textId="7110806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10</w:t>
            </w:r>
          </w:p>
        </w:tc>
        <w:tc>
          <w:tcPr>
            <w:tcW w:w="741" w:type="dxa"/>
          </w:tcPr>
          <w:p w14:paraId="25831A05" w14:textId="211BC7D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41CF434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Identifying non-3GPP devices behind 5G-RG</w:t>
            </w:r>
          </w:p>
        </w:tc>
        <w:tc>
          <w:tcPr>
            <w:tcW w:w="284" w:type="dxa"/>
          </w:tcPr>
          <w:p w14:paraId="17E27E39" w14:textId="4754B40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178BB4C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5417513" w14:textId="65A32BA1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3FCDAA90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S2-2412558</w:t>
            </w:r>
          </w:p>
        </w:tc>
        <w:tc>
          <w:tcPr>
            <w:tcW w:w="1134" w:type="dxa"/>
          </w:tcPr>
          <w:p w14:paraId="0D4F13EA" w14:textId="50151F71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CableLabs, Nokia, InterDigital, Charter Communications, Deutsche Telekom, Samsung</w:t>
            </w:r>
          </w:p>
        </w:tc>
        <w:tc>
          <w:tcPr>
            <w:tcW w:w="1276" w:type="dxa"/>
          </w:tcPr>
          <w:p w14:paraId="2DBBAB09" w14:textId="556416A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139D467F" w14:textId="7BC6E8E0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4.10x(new), Annex X(new)</w:t>
            </w:r>
          </w:p>
        </w:tc>
        <w:tc>
          <w:tcPr>
            <w:tcW w:w="992" w:type="dxa"/>
          </w:tcPr>
          <w:p w14:paraId="13A641E4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18E0C72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244B45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20C6C4D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'Clause 5.x' in this CR's clause 4.10x refers to the clause 5.x in CR 5750 of TS 23.501 'Clause 4.15.6.X' in this CR's clause Annex X refers to the clause 4.15.6.X in CR 4848 of TS 23.502</w:t>
            </w:r>
          </w:p>
        </w:tc>
      </w:tr>
      <w:tr w:rsidR="00BF10CF" w:rsidRPr="00E6100C" w14:paraId="28B3EE1D" w14:textId="77777777" w:rsidTr="002F52A1">
        <w:tc>
          <w:tcPr>
            <w:tcW w:w="774" w:type="dxa"/>
          </w:tcPr>
          <w:p w14:paraId="4E03514C" w14:textId="19C28F93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7052AF2B" w14:textId="580AC75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5547</w:t>
            </w:r>
          </w:p>
        </w:tc>
        <w:tc>
          <w:tcPr>
            <w:tcW w:w="251" w:type="dxa"/>
          </w:tcPr>
          <w:p w14:paraId="2F16E74E" w14:textId="308EB671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</w:t>
            </w:r>
          </w:p>
        </w:tc>
        <w:tc>
          <w:tcPr>
            <w:tcW w:w="741" w:type="dxa"/>
          </w:tcPr>
          <w:p w14:paraId="1CB4575B" w14:textId="6DF9D25B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D88047E" w14:textId="2407EDF0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UDR enhancement supporting Device Identifier of non-3GPP Devices connecting behind a UE/5G-RG</w:t>
            </w:r>
          </w:p>
        </w:tc>
        <w:tc>
          <w:tcPr>
            <w:tcW w:w="284" w:type="dxa"/>
          </w:tcPr>
          <w:p w14:paraId="762125B8" w14:textId="5F3FD3D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0B0FCC6" w14:textId="2EAF067F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0DE3EBA" w14:textId="0B9907B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91936B7" w14:textId="08CA89B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S2-2411081</w:t>
            </w:r>
          </w:p>
        </w:tc>
        <w:tc>
          <w:tcPr>
            <w:tcW w:w="1134" w:type="dxa"/>
          </w:tcPr>
          <w:p w14:paraId="5754FFD1" w14:textId="5D122A30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Xiaomi, NEC, Nokia, OPPO, InterDigital Inc.</w:t>
            </w:r>
          </w:p>
        </w:tc>
        <w:tc>
          <w:tcPr>
            <w:tcW w:w="1276" w:type="dxa"/>
          </w:tcPr>
          <w:p w14:paraId="72E6E025" w14:textId="1CE9652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1E31E8E0" w14:textId="40DB653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6.2.11, 6.2.5.0</w:t>
            </w:r>
          </w:p>
        </w:tc>
        <w:tc>
          <w:tcPr>
            <w:tcW w:w="992" w:type="dxa"/>
          </w:tcPr>
          <w:p w14:paraId="7BBF8F8B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EF2D435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4C3FA40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D6452FA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CCFFF9B" w14:textId="3BC697B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28DE5C1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</w:tr>
      <w:tr w:rsidR="00BF10CF" w:rsidRPr="00E6100C" w14:paraId="49BC8BBB" w14:textId="77777777" w:rsidTr="002F52A1">
        <w:tc>
          <w:tcPr>
            <w:tcW w:w="774" w:type="dxa"/>
          </w:tcPr>
          <w:p w14:paraId="008954ED" w14:textId="614973C0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F8BBDD3" w14:textId="59EA7F6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5749</w:t>
            </w:r>
          </w:p>
        </w:tc>
        <w:tc>
          <w:tcPr>
            <w:tcW w:w="251" w:type="dxa"/>
          </w:tcPr>
          <w:p w14:paraId="1EFE0433" w14:textId="1425F5B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741" w:type="dxa"/>
          </w:tcPr>
          <w:p w14:paraId="11F3CE84" w14:textId="0F507E3F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1465FB4" w14:textId="1E07E7AB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Definition of identifiers of N3GPP device behind UE/5G-RG</w:t>
            </w:r>
          </w:p>
        </w:tc>
        <w:tc>
          <w:tcPr>
            <w:tcW w:w="284" w:type="dxa"/>
          </w:tcPr>
          <w:p w14:paraId="13D25200" w14:textId="304F481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6A07E74" w14:textId="6C8E54D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61FE14F" w14:textId="2B59301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2013843E" w14:textId="1797C65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S2-2411079</w:t>
            </w:r>
          </w:p>
        </w:tc>
        <w:tc>
          <w:tcPr>
            <w:tcW w:w="1134" w:type="dxa"/>
          </w:tcPr>
          <w:p w14:paraId="27C5119F" w14:textId="34A0D07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InterDigital Inc, Deutsche Telekom, Nokia</w:t>
            </w:r>
          </w:p>
        </w:tc>
        <w:tc>
          <w:tcPr>
            <w:tcW w:w="1276" w:type="dxa"/>
          </w:tcPr>
          <w:p w14:paraId="4E41C519" w14:textId="186A75C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4C331CBC" w14:textId="4734C8C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3.1</w:t>
            </w:r>
          </w:p>
        </w:tc>
        <w:tc>
          <w:tcPr>
            <w:tcW w:w="992" w:type="dxa"/>
          </w:tcPr>
          <w:p w14:paraId="5FE22B2A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29EE66B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FA4986" w14:textId="4F085031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30E36B6E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F9D2BF6" w14:textId="0CF93AF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BAC3D67" w14:textId="50582DC2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Reference to clause 5.x included in CR 5750</w:t>
            </w:r>
          </w:p>
        </w:tc>
      </w:tr>
      <w:tr w:rsidR="00BF10CF" w:rsidRPr="00E6100C" w14:paraId="1CBAB46E" w14:textId="77777777" w:rsidTr="002F52A1">
        <w:tc>
          <w:tcPr>
            <w:tcW w:w="774" w:type="dxa"/>
          </w:tcPr>
          <w:p w14:paraId="04C345A3" w14:textId="41A8ACC3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525325ED" w14:textId="7EF895A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5750</w:t>
            </w:r>
          </w:p>
        </w:tc>
        <w:tc>
          <w:tcPr>
            <w:tcW w:w="251" w:type="dxa"/>
          </w:tcPr>
          <w:p w14:paraId="5AE2D947" w14:textId="2191CED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</w:t>
            </w:r>
          </w:p>
        </w:tc>
        <w:tc>
          <w:tcPr>
            <w:tcW w:w="741" w:type="dxa"/>
          </w:tcPr>
          <w:p w14:paraId="4BB64D03" w14:textId="71B9816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BB54C39" w14:textId="74A5F7B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N3GPP device behind UE/5G-RG as concluded in TS 23.700-34 KI#4</w:t>
            </w:r>
          </w:p>
        </w:tc>
        <w:tc>
          <w:tcPr>
            <w:tcW w:w="284" w:type="dxa"/>
          </w:tcPr>
          <w:p w14:paraId="653A0244" w14:textId="1E1D741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D75E98E" w14:textId="6AFC326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F8DDA48" w14:textId="6826B09F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FFBD2FF" w14:textId="2F52B2E2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S2-2411269</w:t>
            </w:r>
          </w:p>
        </w:tc>
        <w:tc>
          <w:tcPr>
            <w:tcW w:w="1134" w:type="dxa"/>
          </w:tcPr>
          <w:p w14:paraId="2ADA6E7C" w14:textId="12A549E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InterDigital Inc., Deutsche Telekom, NEC, Nokia, ZTE, Oppo, Lenovo</w:t>
            </w:r>
          </w:p>
        </w:tc>
        <w:tc>
          <w:tcPr>
            <w:tcW w:w="1276" w:type="dxa"/>
          </w:tcPr>
          <w:p w14:paraId="18CD499D" w14:textId="6A1075B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168DD937" w14:textId="14819932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5.x (new), 5.x.1 (new), 5.x.2 (new), 5.x.3 (new), 5.x.4 (new)</w:t>
            </w:r>
          </w:p>
        </w:tc>
        <w:tc>
          <w:tcPr>
            <w:tcW w:w="992" w:type="dxa"/>
          </w:tcPr>
          <w:p w14:paraId="5AD2C9E7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398823A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CC8C6B5" w14:textId="4ADEDC3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D7BED36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6481A57" w14:textId="62B32E01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72760D5" w14:textId="0EF8B827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refernce to TS 23.503 [45] clause 6.1.3.xx in CR 1310</w:t>
            </w:r>
          </w:p>
        </w:tc>
      </w:tr>
      <w:tr w:rsidR="00BF10CF" w:rsidRPr="00E6100C" w14:paraId="579D06F8" w14:textId="77777777" w:rsidTr="002F52A1">
        <w:tc>
          <w:tcPr>
            <w:tcW w:w="774" w:type="dxa"/>
          </w:tcPr>
          <w:p w14:paraId="6EBB9F8C" w14:textId="3E21406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2EE4A33D" w14:textId="1CB0368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4844</w:t>
            </w:r>
          </w:p>
        </w:tc>
        <w:tc>
          <w:tcPr>
            <w:tcW w:w="251" w:type="dxa"/>
          </w:tcPr>
          <w:p w14:paraId="14572BDC" w14:textId="2F29096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</w:t>
            </w:r>
          </w:p>
        </w:tc>
        <w:tc>
          <w:tcPr>
            <w:tcW w:w="741" w:type="dxa"/>
          </w:tcPr>
          <w:p w14:paraId="6F3A6272" w14:textId="545B6467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DDFB337" w14:textId="51279A0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Device Identifier in PDU session related signalling</w:t>
            </w:r>
          </w:p>
        </w:tc>
        <w:tc>
          <w:tcPr>
            <w:tcW w:w="284" w:type="dxa"/>
          </w:tcPr>
          <w:p w14:paraId="79EB0BEF" w14:textId="774D243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4935D08D" w14:textId="6572F66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08E8D76" w14:textId="06636553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7D5B258" w14:textId="2E32D27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S2-2412559</w:t>
            </w:r>
          </w:p>
        </w:tc>
        <w:tc>
          <w:tcPr>
            <w:tcW w:w="1134" w:type="dxa"/>
          </w:tcPr>
          <w:p w14:paraId="0C27C8F1" w14:textId="6EC099E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Lenovo, InterDigital, Qualcomm, NEC, Nokia, Huawei, Samsung, Oppo, Xiaomi, Charter Communications, Cablelabs</w:t>
            </w:r>
          </w:p>
        </w:tc>
        <w:tc>
          <w:tcPr>
            <w:tcW w:w="1276" w:type="dxa"/>
          </w:tcPr>
          <w:p w14:paraId="6D547966" w14:textId="6DDD5D7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5CC23291" w14:textId="605714D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4.3.3.2</w:t>
            </w:r>
          </w:p>
        </w:tc>
        <w:tc>
          <w:tcPr>
            <w:tcW w:w="992" w:type="dxa"/>
          </w:tcPr>
          <w:p w14:paraId="211ACFE6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CA681A0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AC78D26" w14:textId="07C8478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147EC339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E142212" w14:textId="296C55A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56BE781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</w:tr>
      <w:tr w:rsidR="00BF10CF" w:rsidRPr="00E6100C" w14:paraId="003BA154" w14:textId="77777777" w:rsidTr="002F52A1">
        <w:tc>
          <w:tcPr>
            <w:tcW w:w="774" w:type="dxa"/>
          </w:tcPr>
          <w:p w14:paraId="46C24BA3" w14:textId="0AA8BCC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26DC871B" w14:textId="065FE18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4848</w:t>
            </w:r>
          </w:p>
        </w:tc>
        <w:tc>
          <w:tcPr>
            <w:tcW w:w="251" w:type="dxa"/>
          </w:tcPr>
          <w:p w14:paraId="7537D6F2" w14:textId="275C1D8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</w:t>
            </w:r>
          </w:p>
        </w:tc>
        <w:tc>
          <w:tcPr>
            <w:tcW w:w="741" w:type="dxa"/>
          </w:tcPr>
          <w:p w14:paraId="7A3DEE55" w14:textId="13E67E2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4ED2CCA" w14:textId="0C8329A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 of services pertaining to defining Device Identifiers</w:t>
            </w:r>
          </w:p>
        </w:tc>
        <w:tc>
          <w:tcPr>
            <w:tcW w:w="284" w:type="dxa"/>
          </w:tcPr>
          <w:p w14:paraId="09DC093E" w14:textId="1EE223C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95B4A6A" w14:textId="6482FB3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E42BBDF" w14:textId="0FEBF467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12E1B0E" w14:textId="6A0BC63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S2-2412779</w:t>
            </w:r>
          </w:p>
        </w:tc>
        <w:tc>
          <w:tcPr>
            <w:tcW w:w="1134" w:type="dxa"/>
          </w:tcPr>
          <w:p w14:paraId="60D08EAC" w14:textId="60C03207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CableLabs, ZTE, Oppo, Xiaomi, Ericsson, NEC, Deutsche Telekom, Charter Communications, Samsung</w:t>
            </w:r>
          </w:p>
        </w:tc>
        <w:tc>
          <w:tcPr>
            <w:tcW w:w="1276" w:type="dxa"/>
          </w:tcPr>
          <w:p w14:paraId="3BFE4B3B" w14:textId="484C0EA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2598E735" w14:textId="28DB3440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5.2.5.4.2, 5.2.12.2.1, 4.15.6.X</w:t>
            </w:r>
          </w:p>
        </w:tc>
        <w:tc>
          <w:tcPr>
            <w:tcW w:w="992" w:type="dxa"/>
          </w:tcPr>
          <w:p w14:paraId="75EAAEBF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73ED510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080B46F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96D632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9A42E21" w14:textId="7C70405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A8A8C79" w14:textId="7960E8D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Reference to clause 5.X refers to the clause 5.x in CR 5750 of TS 23.501 Reference to clause 4.3.2 refers to the clause 4.3.2 in CR 4844 of TS 23.502</w:t>
            </w:r>
          </w:p>
        </w:tc>
      </w:tr>
      <w:tr w:rsidR="00BF10CF" w:rsidRPr="00E6100C" w14:paraId="1FC6ECA6" w14:textId="77777777" w:rsidTr="002F52A1">
        <w:tc>
          <w:tcPr>
            <w:tcW w:w="774" w:type="dxa"/>
          </w:tcPr>
          <w:p w14:paraId="207059C8" w14:textId="2D715E8B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11310F5F" w14:textId="7144CF5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5065</w:t>
            </w:r>
          </w:p>
        </w:tc>
        <w:tc>
          <w:tcPr>
            <w:tcW w:w="251" w:type="dxa"/>
          </w:tcPr>
          <w:p w14:paraId="22276E74" w14:textId="77D39183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5DC521CB" w14:textId="0A8240B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EAE57CA" w14:textId="41F92BC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AF Provisioning of non-3GPP device identifer information to UDR</w:t>
            </w:r>
          </w:p>
        </w:tc>
        <w:tc>
          <w:tcPr>
            <w:tcW w:w="284" w:type="dxa"/>
          </w:tcPr>
          <w:p w14:paraId="316AC191" w14:textId="0F1265B1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90A1C7" w14:textId="4FD3E15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29B41C9" w14:textId="0E787643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937847B" w14:textId="3E5DAFE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S2-2411026</w:t>
            </w:r>
          </w:p>
        </w:tc>
        <w:tc>
          <w:tcPr>
            <w:tcW w:w="1134" w:type="dxa"/>
          </w:tcPr>
          <w:p w14:paraId="31E20899" w14:textId="2B31CFF1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Nokia, NEC, Deutsche Telekom, Samsung, Xiaomi, ETRI</w:t>
            </w:r>
          </w:p>
        </w:tc>
        <w:tc>
          <w:tcPr>
            <w:tcW w:w="1276" w:type="dxa"/>
          </w:tcPr>
          <w:p w14:paraId="4770ABF9" w14:textId="31030BA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488259DB" w14:textId="5CE3850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5.2.6.11.1, 5.2.6.11.2, 5.2.6.11.3</w:t>
            </w:r>
          </w:p>
        </w:tc>
        <w:tc>
          <w:tcPr>
            <w:tcW w:w="992" w:type="dxa"/>
          </w:tcPr>
          <w:p w14:paraId="4BBDFDB3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2BA9F62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C8146E5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689A64A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9BD62B0" w14:textId="1F73123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17FD2CE" w14:textId="1C8EBC6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clause 4.15.6.X is in the 23.502 CR#4848</w:t>
            </w:r>
          </w:p>
        </w:tc>
      </w:tr>
      <w:tr w:rsidR="00BF10CF" w:rsidRPr="00E6100C" w14:paraId="6103A34D" w14:textId="77777777" w:rsidTr="002F52A1">
        <w:tc>
          <w:tcPr>
            <w:tcW w:w="774" w:type="dxa"/>
          </w:tcPr>
          <w:p w14:paraId="7765A1F8" w14:textId="639CB7F5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1103A44D" w14:textId="0E4A1CE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1310</w:t>
            </w:r>
          </w:p>
        </w:tc>
        <w:tc>
          <w:tcPr>
            <w:tcW w:w="251" w:type="dxa"/>
          </w:tcPr>
          <w:p w14:paraId="53C2E587" w14:textId="4C4491A7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</w:t>
            </w:r>
          </w:p>
        </w:tc>
        <w:tc>
          <w:tcPr>
            <w:tcW w:w="741" w:type="dxa"/>
          </w:tcPr>
          <w:p w14:paraId="76EC57C9" w14:textId="7D94A08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3F0C1DD" w14:textId="49DFA50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PCC enhancements for support of identified non-3GPP devices</w:t>
            </w:r>
          </w:p>
        </w:tc>
        <w:tc>
          <w:tcPr>
            <w:tcW w:w="284" w:type="dxa"/>
          </w:tcPr>
          <w:p w14:paraId="264A2144" w14:textId="23CBB22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04EAE95A" w14:textId="587F22A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306C549" w14:textId="2060D38F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5CB6612" w14:textId="3DA0D09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S2-2412780</w:t>
            </w:r>
          </w:p>
        </w:tc>
        <w:tc>
          <w:tcPr>
            <w:tcW w:w="1134" w:type="dxa"/>
          </w:tcPr>
          <w:p w14:paraId="1717B79A" w14:textId="5D6F212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CATT, InterDigital Inc., NEC, Nokia, OPPO, ZTE, Deutsche Telekom, ETRI, Qualcomm, Samsung, Lenovo, Charter Communications</w:t>
            </w:r>
          </w:p>
        </w:tc>
        <w:tc>
          <w:tcPr>
            <w:tcW w:w="1276" w:type="dxa"/>
          </w:tcPr>
          <w:p w14:paraId="03EB5A8D" w14:textId="0B58798B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76FD9143" w14:textId="5C3B73D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6.1.3.x (new)</w:t>
            </w:r>
          </w:p>
        </w:tc>
        <w:tc>
          <w:tcPr>
            <w:tcW w:w="992" w:type="dxa"/>
          </w:tcPr>
          <w:p w14:paraId="78BAA076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AAAC914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4F0C1A1" w14:textId="6FD77DE7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34134A0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78CB0C6" w14:textId="39060AB8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B665CD1" w14:textId="37D5FBCD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'Clause 5.x' in this CR's clause 6.1.3.x refers to the clause 5.x in CR 5750 of TS 23.501</w:t>
            </w:r>
          </w:p>
        </w:tc>
      </w:tr>
      <w:tr w:rsidR="00BF10CF" w:rsidRPr="00E6100C" w14:paraId="7E9BFC91" w14:textId="77777777" w:rsidTr="002F52A1">
        <w:tc>
          <w:tcPr>
            <w:tcW w:w="774" w:type="dxa"/>
          </w:tcPr>
          <w:p w14:paraId="0ACDCF19" w14:textId="4135306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148EAAF5" w14:textId="308E9E4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1344</w:t>
            </w:r>
          </w:p>
        </w:tc>
        <w:tc>
          <w:tcPr>
            <w:tcW w:w="251" w:type="dxa"/>
          </w:tcPr>
          <w:p w14:paraId="4041274F" w14:textId="6A5B193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7</w:t>
            </w:r>
          </w:p>
        </w:tc>
        <w:tc>
          <w:tcPr>
            <w:tcW w:w="741" w:type="dxa"/>
          </w:tcPr>
          <w:p w14:paraId="1E8DE548" w14:textId="43E2D30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4A1BDFE" w14:textId="6FC7A0E4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Deutsche Telekom</w:t>
            </w:r>
          </w:p>
        </w:tc>
        <w:tc>
          <w:tcPr>
            <w:tcW w:w="284" w:type="dxa"/>
          </w:tcPr>
          <w:p w14:paraId="0C029404" w14:textId="58743EB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9F50FA7" w14:textId="7E97D8DC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29666E55" w14:textId="226767F6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59A38599" w14:textId="740BFB8A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S2-2411260</w:t>
            </w:r>
          </w:p>
        </w:tc>
        <w:tc>
          <w:tcPr>
            <w:tcW w:w="1134" w:type="dxa"/>
          </w:tcPr>
          <w:p w14:paraId="71492CCD" w14:textId="0ABDDFA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Deutsche Telekom</w:t>
            </w:r>
          </w:p>
        </w:tc>
        <w:tc>
          <w:tcPr>
            <w:tcW w:w="1276" w:type="dxa"/>
          </w:tcPr>
          <w:p w14:paraId="1F4895BB" w14:textId="313A1A0E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UIA_ARC</w:t>
            </w:r>
          </w:p>
        </w:tc>
        <w:tc>
          <w:tcPr>
            <w:tcW w:w="1134" w:type="dxa"/>
          </w:tcPr>
          <w:p w14:paraId="3EA4F815" w14:textId="1D0665C0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6.1.3.5</w:t>
            </w:r>
          </w:p>
        </w:tc>
        <w:tc>
          <w:tcPr>
            <w:tcW w:w="992" w:type="dxa"/>
          </w:tcPr>
          <w:p w14:paraId="59CE0C9A" w14:textId="77777777" w:rsidR="00BF10CF" w:rsidRDefault="00BF10CF" w:rsidP="00BF10CF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0C65B04" w14:textId="77777777" w:rsidR="00BF10CF" w:rsidRPr="00E6100C" w:rsidRDefault="00BF10CF" w:rsidP="00BF10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49E97F2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338038B" w14:textId="77777777" w:rsidR="00BF10CF" w:rsidRDefault="00BF10CF" w:rsidP="00BF10C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6ECC32A" w14:textId="197A4859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407E9AA" w14:textId="033650C2" w:rsidR="00BF10CF" w:rsidRDefault="00BF10CF" w:rsidP="00BF10C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The referenced clauses 5.x, 5.x.2 and 5.9.x of 23.501 being added by 23.501 CR#5503 The reference to clause 4.10x of TS 23.316 being added by 23.316 CR#2131 The reference to clause 6.1.x being added by 23.503 CR#1383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0CF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516</Words>
  <Characters>2658</Characters>
  <Application>Microsoft Office Word</Application>
  <DocSecurity>0</DocSecurity>
  <Lines>45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